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4635B" w14:textId="77777777" w:rsidR="00CA2349" w:rsidRDefault="00CA2349" w:rsidP="00CA2349">
      <w:pPr>
        <w:pStyle w:val="NoSpacing"/>
      </w:pPr>
      <w:r>
        <w:rPr>
          <w:u w:val="single"/>
        </w:rPr>
        <w:t>Margery DETHEK</w:t>
      </w:r>
      <w:r>
        <w:t xml:space="preserve">        (fl.1415)</w:t>
      </w:r>
    </w:p>
    <w:p w14:paraId="5254879A" w14:textId="77777777" w:rsidR="00CA2349" w:rsidRDefault="00CA2349" w:rsidP="00CA2349">
      <w:pPr>
        <w:pStyle w:val="NoSpacing"/>
      </w:pPr>
    </w:p>
    <w:p w14:paraId="0FE30E5E" w14:textId="77777777" w:rsidR="00CA2349" w:rsidRDefault="00CA2349" w:rsidP="00CA2349">
      <w:pPr>
        <w:pStyle w:val="NoSpacing"/>
      </w:pPr>
    </w:p>
    <w:p w14:paraId="14AAE373" w14:textId="77777777" w:rsidR="00CA2349" w:rsidRDefault="00CA2349" w:rsidP="00CA2349">
      <w:pPr>
        <w:pStyle w:val="NoSpacing"/>
      </w:pPr>
      <w:r>
        <w:tab/>
        <w:t>1415</w:t>
      </w:r>
      <w:r>
        <w:tab/>
        <w:t xml:space="preserve">She, as the executrix of Robert </w:t>
      </w:r>
      <w:proofErr w:type="spellStart"/>
      <w:r>
        <w:t>Dethek</w:t>
      </w:r>
      <w:proofErr w:type="spellEnd"/>
      <w:r>
        <w:t>(q.v.), and Ralph Huse(q.v.)</w:t>
      </w:r>
    </w:p>
    <w:p w14:paraId="7AE46833" w14:textId="77777777" w:rsidR="00CA2349" w:rsidRDefault="00CA2349" w:rsidP="00CA2349">
      <w:pPr>
        <w:pStyle w:val="NoSpacing"/>
      </w:pPr>
      <w:r>
        <w:tab/>
      </w:r>
      <w:r>
        <w:tab/>
        <w:t xml:space="preserve">made a plaint of debt against Richard </w:t>
      </w:r>
      <w:proofErr w:type="spellStart"/>
      <w:r>
        <w:t>Fleccher</w:t>
      </w:r>
      <w:proofErr w:type="spellEnd"/>
      <w:r>
        <w:t xml:space="preserve"> of Chesterfield(q.v.).</w:t>
      </w:r>
    </w:p>
    <w:p w14:paraId="277E59ED" w14:textId="77777777" w:rsidR="00CA2349" w:rsidRDefault="00CA2349" w:rsidP="00CA2349">
      <w:pPr>
        <w:pStyle w:val="NoSpacing"/>
      </w:pPr>
      <w:r>
        <w:tab/>
      </w:r>
      <w:r>
        <w:tab/>
        <w:t xml:space="preserve">( </w:t>
      </w:r>
      <w:hyperlink r:id="rId6" w:history="1">
        <w:r w:rsidRPr="006712A1">
          <w:rPr>
            <w:rStyle w:val="Hyperlink"/>
          </w:rPr>
          <w:t>https://waalt.uh.edu/index.php/CP40/618:_A-J</w:t>
        </w:r>
      </w:hyperlink>
      <w:r>
        <w:t xml:space="preserve"> )</w:t>
      </w:r>
    </w:p>
    <w:p w14:paraId="354C9411" w14:textId="77777777" w:rsidR="00CA2349" w:rsidRDefault="00CA2349" w:rsidP="00CA2349">
      <w:pPr>
        <w:pStyle w:val="NoSpacing"/>
      </w:pPr>
    </w:p>
    <w:p w14:paraId="55D92824" w14:textId="77777777" w:rsidR="00CA2349" w:rsidRDefault="00CA2349" w:rsidP="00CA2349">
      <w:pPr>
        <w:pStyle w:val="NoSpacing"/>
      </w:pPr>
    </w:p>
    <w:p w14:paraId="06E5D05D" w14:textId="77777777" w:rsidR="00CA2349" w:rsidRDefault="00CA2349" w:rsidP="00CA2349">
      <w:pPr>
        <w:pStyle w:val="NoSpacing"/>
      </w:pPr>
      <w:r>
        <w:t>5 May 2025</w:t>
      </w:r>
    </w:p>
    <w:p w14:paraId="759D8FA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89F6E" w14:textId="77777777" w:rsidR="00CA2349" w:rsidRDefault="00CA2349" w:rsidP="009139A6">
      <w:r>
        <w:separator/>
      </w:r>
    </w:p>
  </w:endnote>
  <w:endnote w:type="continuationSeparator" w:id="0">
    <w:p w14:paraId="015F31CD" w14:textId="77777777" w:rsidR="00CA2349" w:rsidRDefault="00CA234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236B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8775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9FA5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B3F99" w14:textId="77777777" w:rsidR="00CA2349" w:rsidRDefault="00CA2349" w:rsidP="009139A6">
      <w:r>
        <w:separator/>
      </w:r>
    </w:p>
  </w:footnote>
  <w:footnote w:type="continuationSeparator" w:id="0">
    <w:p w14:paraId="09CE8BE8" w14:textId="77777777" w:rsidR="00CA2349" w:rsidRDefault="00CA234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82F6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9F3A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4B93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349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A2349"/>
    <w:rsid w:val="00CB4ED9"/>
    <w:rsid w:val="00D72F1F"/>
    <w:rsid w:val="00DE227A"/>
    <w:rsid w:val="00E61DA6"/>
    <w:rsid w:val="00EB3209"/>
    <w:rsid w:val="00F1491A"/>
    <w:rsid w:val="00F15491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FE6C9"/>
  <w15:chartTrackingRefBased/>
  <w15:docId w15:val="{A7EDF99F-B11F-4497-95A4-EE68CFC68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A234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18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2025-05-07T17:56:00Z</dcterms:created>
  <dcterms:modified xsi:type="dcterms:W3CDTF">2025-05-07T17:57:00Z</dcterms:modified>
</cp:coreProperties>
</file>